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25DB7" w14:textId="77777777" w:rsidR="00CA0192" w:rsidRDefault="00CA0192" w:rsidP="00BB5C4F">
      <w:r>
        <w:separator/>
      </w:r>
    </w:p>
  </w:endnote>
  <w:endnote w:type="continuationSeparator" w:id="0">
    <w:p w14:paraId="77663753" w14:textId="77777777" w:rsidR="00CA0192" w:rsidRDefault="00CA019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9438" w14:textId="77777777" w:rsidR="0006362B" w:rsidRDefault="00063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CBAA" w14:textId="77777777" w:rsidR="00CA0192" w:rsidRDefault="00CA0192" w:rsidP="00BB5C4F">
      <w:r>
        <w:separator/>
      </w:r>
    </w:p>
  </w:footnote>
  <w:footnote w:type="continuationSeparator" w:id="0">
    <w:p w14:paraId="2FB7F243" w14:textId="77777777" w:rsidR="00CA0192" w:rsidRDefault="00CA0192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0FF3" w14:textId="77777777" w:rsidR="0006362B" w:rsidRDefault="00063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7CC6" w14:textId="77777777" w:rsidR="0006362B" w:rsidRDefault="00063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CDBE" w14:textId="77777777" w:rsidR="00C71C7C" w:rsidRPr="0009384B" w:rsidRDefault="00C71C7C" w:rsidP="00C71C7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73BBB049" w14:textId="77777777" w:rsidR="00C71C7C" w:rsidRPr="0009384B" w:rsidRDefault="00C71C7C" w:rsidP="00C71C7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4B5F8B70" w14:textId="0266DE8E" w:rsidR="006B67EC" w:rsidRPr="00D532AD" w:rsidRDefault="00C71C7C" w:rsidP="00C71C7C">
    <w:pPr>
      <w:pStyle w:val="Header"/>
      <w:jc w:val="center"/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2022-07-07T06:59:00Z</dcterms:modified>
  <cp:contentStatus/>
</cp:coreProperties>
</file>